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7548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MOLENS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2D73CC0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642534F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982FB6E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Fordingbridge</w:t>
      </w:r>
      <w:proofErr w:type="spellEnd"/>
      <w:r>
        <w:rPr>
          <w:rFonts w:eastAsia="Times New Roman" w:cs="Times New Roman"/>
          <w:szCs w:val="24"/>
        </w:rPr>
        <w:t>,</w:t>
      </w:r>
    </w:p>
    <w:p w14:paraId="50F47CDB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Hampshire,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Charles </w:t>
      </w:r>
      <w:proofErr w:type="spellStart"/>
      <w:r>
        <w:rPr>
          <w:rFonts w:eastAsia="Times New Roman" w:cs="Times New Roman"/>
          <w:szCs w:val="24"/>
        </w:rPr>
        <w:t>Bulkeley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4E66CBDA" w14:textId="77777777" w:rsidR="006D0C2C" w:rsidRDefault="006D0C2C" w:rsidP="006D0C2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8A7526B" w14:textId="77777777" w:rsidR="006D0C2C" w:rsidRDefault="006D0C2C" w:rsidP="006D0C2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p.98)</w:t>
      </w:r>
    </w:p>
    <w:p w14:paraId="2611C61D" w14:textId="77777777" w:rsidR="006D0C2C" w:rsidRDefault="006D0C2C" w:rsidP="006D0C2C">
      <w:pPr>
        <w:pStyle w:val="NoSpacing"/>
        <w:rPr>
          <w:rFonts w:eastAsia="Times New Roman" w:cs="Times New Roman"/>
          <w:szCs w:val="24"/>
        </w:rPr>
      </w:pPr>
    </w:p>
    <w:p w14:paraId="12EA07F3" w14:textId="77777777" w:rsidR="006D0C2C" w:rsidRDefault="006D0C2C" w:rsidP="006D0C2C">
      <w:pPr>
        <w:pStyle w:val="NoSpacing"/>
        <w:rPr>
          <w:rFonts w:eastAsia="Times New Roman" w:cs="Times New Roman"/>
          <w:szCs w:val="24"/>
        </w:rPr>
      </w:pPr>
    </w:p>
    <w:p w14:paraId="373FBEB5" w14:textId="77777777" w:rsidR="006D0C2C" w:rsidRDefault="006D0C2C" w:rsidP="006D0C2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July 2023</w:t>
      </w:r>
    </w:p>
    <w:p w14:paraId="72E325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CDA90" w14:textId="77777777" w:rsidR="006D0C2C" w:rsidRDefault="006D0C2C" w:rsidP="009139A6">
      <w:r>
        <w:separator/>
      </w:r>
    </w:p>
  </w:endnote>
  <w:endnote w:type="continuationSeparator" w:id="0">
    <w:p w14:paraId="36628CB0" w14:textId="77777777" w:rsidR="006D0C2C" w:rsidRDefault="006D0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1D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A3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71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D40A7" w14:textId="77777777" w:rsidR="006D0C2C" w:rsidRDefault="006D0C2C" w:rsidP="009139A6">
      <w:r>
        <w:separator/>
      </w:r>
    </w:p>
  </w:footnote>
  <w:footnote w:type="continuationSeparator" w:id="0">
    <w:p w14:paraId="2383769E" w14:textId="77777777" w:rsidR="006D0C2C" w:rsidRDefault="006D0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1EF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DC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4A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C2C"/>
    <w:rsid w:val="000666E0"/>
    <w:rsid w:val="002510B7"/>
    <w:rsid w:val="005C130B"/>
    <w:rsid w:val="006D0C2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BA05C"/>
  <w15:chartTrackingRefBased/>
  <w15:docId w15:val="{BCDC097F-7754-4D65-94C1-789CCCD7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2023-07-20T18:41:00Z</dcterms:created>
  <dcterms:modified xsi:type="dcterms:W3CDTF">2023-07-20T18:41:00Z</dcterms:modified>
</cp:coreProperties>
</file>